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3E3CE" w14:textId="77777777" w:rsidR="00404F97" w:rsidRDefault="00404F97" w:rsidP="00404F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TRYPLARD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43472F73" w14:textId="77777777" w:rsidR="00404F97" w:rsidRDefault="00404F97" w:rsidP="00404F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1CF431E9" w14:textId="77777777" w:rsidR="00404F97" w:rsidRDefault="00404F97" w:rsidP="00404F97">
      <w:pPr>
        <w:pStyle w:val="NoSpacing"/>
        <w:rPr>
          <w:rFonts w:cs="Times New Roman"/>
          <w:szCs w:val="24"/>
        </w:rPr>
      </w:pPr>
    </w:p>
    <w:p w14:paraId="5F2B7708" w14:textId="77777777" w:rsidR="00404F97" w:rsidRDefault="00404F97" w:rsidP="00404F97">
      <w:pPr>
        <w:pStyle w:val="NoSpacing"/>
        <w:rPr>
          <w:rFonts w:cs="Times New Roman"/>
          <w:szCs w:val="24"/>
        </w:rPr>
      </w:pPr>
    </w:p>
    <w:p w14:paraId="2182615F" w14:textId="77777777" w:rsidR="00404F97" w:rsidRDefault="00404F97" w:rsidP="00404F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 xml:space="preserve">He took on an apprentice, Brian </w:t>
      </w:r>
      <w:proofErr w:type="spellStart"/>
      <w:r>
        <w:rPr>
          <w:rFonts w:cs="Times New Roman"/>
          <w:szCs w:val="24"/>
        </w:rPr>
        <w:t>Stotsbury</w:t>
      </w:r>
      <w:proofErr w:type="spellEnd"/>
      <w:r>
        <w:rPr>
          <w:rFonts w:cs="Times New Roman"/>
          <w:szCs w:val="24"/>
        </w:rPr>
        <w:t>(q.v.).</w:t>
      </w:r>
    </w:p>
    <w:p w14:paraId="21DE4FD5" w14:textId="77777777" w:rsidR="00404F97" w:rsidRDefault="00404F97" w:rsidP="00404F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442C0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68A95B71" w14:textId="77777777" w:rsidR="00404F97" w:rsidRDefault="00404F97" w:rsidP="00404F97">
      <w:pPr>
        <w:pStyle w:val="NoSpacing"/>
        <w:rPr>
          <w:rFonts w:cs="Times New Roman"/>
          <w:szCs w:val="24"/>
        </w:rPr>
      </w:pPr>
    </w:p>
    <w:p w14:paraId="4425FFAD" w14:textId="77777777" w:rsidR="00404F97" w:rsidRDefault="00404F97" w:rsidP="00404F97">
      <w:pPr>
        <w:pStyle w:val="NoSpacing"/>
        <w:rPr>
          <w:rFonts w:cs="Times New Roman"/>
          <w:szCs w:val="24"/>
        </w:rPr>
      </w:pPr>
    </w:p>
    <w:p w14:paraId="00CE72D5" w14:textId="77777777" w:rsidR="00404F97" w:rsidRDefault="00404F97" w:rsidP="00404F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2024</w:t>
      </w:r>
    </w:p>
    <w:p w14:paraId="7D0C50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0B680" w14:textId="77777777" w:rsidR="00404F97" w:rsidRDefault="00404F97" w:rsidP="009139A6">
      <w:r>
        <w:separator/>
      </w:r>
    </w:p>
  </w:endnote>
  <w:endnote w:type="continuationSeparator" w:id="0">
    <w:p w14:paraId="702E5B74" w14:textId="77777777" w:rsidR="00404F97" w:rsidRDefault="00404F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4EC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28C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316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45D15" w14:textId="77777777" w:rsidR="00404F97" w:rsidRDefault="00404F97" w:rsidP="009139A6">
      <w:r>
        <w:separator/>
      </w:r>
    </w:p>
  </w:footnote>
  <w:footnote w:type="continuationSeparator" w:id="0">
    <w:p w14:paraId="0A936C04" w14:textId="77777777" w:rsidR="00404F97" w:rsidRDefault="00404F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B64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059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C09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F97"/>
    <w:rsid w:val="000666E0"/>
    <w:rsid w:val="002510B7"/>
    <w:rsid w:val="00270799"/>
    <w:rsid w:val="00404F9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82224"/>
  <w15:chartTrackingRefBased/>
  <w15:docId w15:val="{D339B205-7489-4432-9C07-F023ECDCA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04F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2024-06-23T10:41:00Z</dcterms:created>
  <dcterms:modified xsi:type="dcterms:W3CDTF">2024-06-23T10:42:00Z</dcterms:modified>
</cp:coreProperties>
</file>